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F59E2" w14:textId="77777777" w:rsidR="00E371F6" w:rsidRDefault="00E371F6" w:rsidP="00E371F6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Додаток № </w:t>
      </w:r>
      <w:r>
        <w:rPr>
          <w:b/>
          <w:bCs/>
          <w:sz w:val="28"/>
        </w:rPr>
        <w:t>9</w:t>
      </w:r>
    </w:p>
    <w:p w14:paraId="7697F88F" w14:textId="77777777" w:rsidR="00E371F6" w:rsidRDefault="00E371F6" w:rsidP="00E371F6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до рішення виконавчого комітету</w:t>
      </w:r>
    </w:p>
    <w:p w14:paraId="3F276E66" w14:textId="77777777" w:rsidR="00E371F6" w:rsidRDefault="00E371F6" w:rsidP="00E371F6">
      <w:pPr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Дрогобицької міської ради</w:t>
      </w:r>
    </w:p>
    <w:p w14:paraId="78F22D83" w14:textId="77777777" w:rsidR="001C5E8E" w:rsidRDefault="00C6303C" w:rsidP="001C5E8E">
      <w:pPr>
        <w:ind w:left="4956" w:firstLine="708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                             </w:t>
      </w:r>
      <w:r w:rsidR="001C5E8E">
        <w:rPr>
          <w:b/>
          <w:bCs/>
          <w:sz w:val="28"/>
          <w:lang w:val="uk-UA"/>
        </w:rPr>
        <w:t>від 16.09.2025 №261</w:t>
      </w:r>
    </w:p>
    <w:p w14:paraId="66C320FC" w14:textId="2ECFE789" w:rsidR="00E371F6" w:rsidRDefault="00E371F6" w:rsidP="00C6303C">
      <w:pPr>
        <w:jc w:val="center"/>
        <w:rPr>
          <w:b/>
          <w:bCs/>
          <w:sz w:val="28"/>
          <w:lang w:val="uk-UA"/>
        </w:rPr>
      </w:pPr>
      <w:bookmarkStart w:id="0" w:name="_GoBack"/>
      <w:bookmarkEnd w:id="0"/>
    </w:p>
    <w:p w14:paraId="66D54CE5" w14:textId="77777777" w:rsidR="00E371F6" w:rsidRDefault="00E371F6" w:rsidP="00E371F6">
      <w:pPr>
        <w:jc w:val="right"/>
        <w:rPr>
          <w:b/>
          <w:bCs/>
          <w:sz w:val="28"/>
          <w:lang w:val="uk-UA"/>
        </w:rPr>
      </w:pPr>
    </w:p>
    <w:p w14:paraId="1FF3D5DE" w14:textId="77777777" w:rsidR="00E371F6" w:rsidRDefault="00E371F6" w:rsidP="00E371F6">
      <w:pPr>
        <w:jc w:val="right"/>
        <w:rPr>
          <w:b/>
          <w:bCs/>
          <w:sz w:val="28"/>
          <w:lang w:val="uk-UA"/>
        </w:rPr>
      </w:pPr>
    </w:p>
    <w:p w14:paraId="686075F8" w14:textId="77777777" w:rsidR="00E371F6" w:rsidRDefault="00E371F6" w:rsidP="00E371F6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Перелік </w:t>
      </w:r>
    </w:p>
    <w:p w14:paraId="579AA081" w14:textId="12ED2F26" w:rsidR="00E371F6" w:rsidRDefault="00E371F6" w:rsidP="00E371F6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вулиць, </w:t>
      </w:r>
      <w:r w:rsidR="00C6303C">
        <w:rPr>
          <w:b/>
          <w:bCs/>
          <w:sz w:val="28"/>
          <w:lang w:val="uk-UA"/>
        </w:rPr>
        <w:t xml:space="preserve">провулків, </w:t>
      </w:r>
      <w:r>
        <w:rPr>
          <w:b/>
          <w:bCs/>
          <w:sz w:val="28"/>
          <w:lang w:val="uk-UA"/>
        </w:rPr>
        <w:t xml:space="preserve">що входять до </w:t>
      </w:r>
      <w:r w:rsidR="00C6303C">
        <w:rPr>
          <w:b/>
          <w:bCs/>
          <w:sz w:val="28"/>
          <w:lang w:val="uk-UA"/>
        </w:rPr>
        <w:t>території обслуговування</w:t>
      </w:r>
    </w:p>
    <w:p w14:paraId="620C66E7" w14:textId="77777777" w:rsidR="00E371F6" w:rsidRDefault="00E371F6" w:rsidP="00E371F6">
      <w:pPr>
        <w:jc w:val="center"/>
        <w:rPr>
          <w:b/>
          <w:bCs/>
          <w:sz w:val="28"/>
          <w:lang w:val="uk-UA"/>
        </w:rPr>
      </w:pPr>
      <w:r w:rsidRPr="00E371F6">
        <w:rPr>
          <w:b/>
          <w:bCs/>
          <w:sz w:val="28"/>
          <w:lang w:val="uk-UA"/>
        </w:rPr>
        <w:t>гімназії</w:t>
      </w:r>
      <w:r>
        <w:rPr>
          <w:b/>
          <w:bCs/>
          <w:sz w:val="28"/>
          <w:lang w:val="uk-UA"/>
        </w:rPr>
        <w:t xml:space="preserve"> № 9 імені Героїв Крут </w:t>
      </w:r>
    </w:p>
    <w:p w14:paraId="10D4974B" w14:textId="77777777" w:rsidR="00E371F6" w:rsidRDefault="00E371F6" w:rsidP="00E371F6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Дрогобицької міської ради Львівської області</w:t>
      </w:r>
    </w:p>
    <w:p w14:paraId="46BCD6E3" w14:textId="77777777" w:rsidR="00E371F6" w:rsidRDefault="00E371F6" w:rsidP="00E371F6">
      <w:pPr>
        <w:jc w:val="center"/>
        <w:rPr>
          <w:b/>
          <w:bCs/>
          <w:sz w:val="28"/>
          <w:lang w:val="uk-UA"/>
        </w:rPr>
      </w:pPr>
    </w:p>
    <w:p w14:paraId="558C969C" w14:textId="77777777" w:rsidR="00E371F6" w:rsidRDefault="00E371F6" w:rsidP="00E371F6">
      <w:pPr>
        <w:jc w:val="center"/>
        <w:rPr>
          <w:b/>
          <w:bCs/>
          <w:sz w:val="28"/>
          <w:lang w:val="uk-UA"/>
        </w:rPr>
      </w:pPr>
    </w:p>
    <w:p w14:paraId="0D7AB7D7" w14:textId="12CDF9E3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 w:rsidRPr="00E371F6">
        <w:rPr>
          <w:sz w:val="28"/>
          <w:szCs w:val="28"/>
          <w:lang w:val="uk-UA"/>
        </w:rPr>
        <w:t>вул. Будівельна</w:t>
      </w:r>
      <w:r w:rsidR="00C6303C">
        <w:rPr>
          <w:sz w:val="28"/>
          <w:szCs w:val="28"/>
          <w:lang w:val="uk-UA"/>
        </w:rPr>
        <w:t xml:space="preserve"> (буд. № 1-28)</w:t>
      </w:r>
    </w:p>
    <w:p w14:paraId="37EB6C6D" w14:textId="2705DC94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Нафтовиків</w:t>
      </w:r>
      <w:r w:rsidR="00C6303C">
        <w:rPr>
          <w:sz w:val="28"/>
          <w:szCs w:val="28"/>
          <w:lang w:val="uk-UA"/>
        </w:rPr>
        <w:t xml:space="preserve"> (буд. № 1-24)</w:t>
      </w:r>
    </w:p>
    <w:p w14:paraId="5DAB69B6" w14:textId="14F5AF44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Бориславська</w:t>
      </w:r>
      <w:r w:rsidR="00C6303C">
        <w:rPr>
          <w:sz w:val="28"/>
          <w:szCs w:val="28"/>
          <w:lang w:val="uk-UA"/>
        </w:rPr>
        <w:t xml:space="preserve"> (з буд. № 43)</w:t>
      </w:r>
    </w:p>
    <w:p w14:paraId="14035C56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Фабрична</w:t>
      </w:r>
    </w:p>
    <w:p w14:paraId="5FFA1453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Братів Кицилів</w:t>
      </w:r>
    </w:p>
    <w:p w14:paraId="17EAA020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Леонтовича</w:t>
      </w:r>
    </w:p>
    <w:p w14:paraId="1F0DBBA7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Людкевича</w:t>
      </w:r>
    </w:p>
    <w:p w14:paraId="6CE4A8D7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Дністровська</w:t>
      </w:r>
    </w:p>
    <w:p w14:paraId="1B2E42A2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Ріпницька</w:t>
      </w:r>
    </w:p>
    <w:p w14:paraId="58BF0483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Олени Теліги</w:t>
      </w:r>
    </w:p>
    <w:p w14:paraId="331CF041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Л.Мартовича</w:t>
      </w:r>
    </w:p>
    <w:p w14:paraId="7839BF35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Зубрицького</w:t>
      </w:r>
    </w:p>
    <w:p w14:paraId="5A694D09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С.Руданського</w:t>
      </w:r>
    </w:p>
    <w:p w14:paraId="14BD4AFB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Кирило-Мефодіївська</w:t>
      </w:r>
    </w:p>
    <w:p w14:paraId="3CF24A90" w14:textId="77777777" w:rsidR="00E371F6" w:rsidRPr="00E371F6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>вул. П.Дорошенка</w:t>
      </w:r>
    </w:p>
    <w:p w14:paraId="362345D0" w14:textId="77777777" w:rsidR="00E371F6" w:rsidRPr="00C6303C" w:rsidRDefault="00E371F6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r>
        <w:rPr>
          <w:sz w:val="28"/>
          <w:szCs w:val="28"/>
          <w:lang w:val="uk-UA"/>
        </w:rPr>
        <w:t xml:space="preserve">вул. Шота Руставелі </w:t>
      </w:r>
    </w:p>
    <w:p w14:paraId="6028A48E" w14:textId="03C062A9" w:rsidR="00C6303C" w:rsidRPr="00E371F6" w:rsidRDefault="00C6303C" w:rsidP="00E371F6">
      <w:pPr>
        <w:pStyle w:val="a6"/>
        <w:numPr>
          <w:ilvl w:val="0"/>
          <w:numId w:val="1"/>
        </w:numPr>
        <w:rPr>
          <w:b/>
          <w:bCs/>
          <w:sz w:val="28"/>
          <w:lang w:val="uk-UA"/>
        </w:rPr>
      </w:pPr>
      <w:proofErr w:type="spellStart"/>
      <w:r>
        <w:rPr>
          <w:sz w:val="28"/>
          <w:szCs w:val="28"/>
          <w:lang w:val="uk-UA"/>
        </w:rPr>
        <w:t>пров</w:t>
      </w:r>
      <w:proofErr w:type="spellEnd"/>
      <w:r>
        <w:rPr>
          <w:sz w:val="28"/>
          <w:szCs w:val="28"/>
          <w:lang w:val="uk-UA"/>
        </w:rPr>
        <w:t>. Заводський</w:t>
      </w:r>
    </w:p>
    <w:p w14:paraId="023A0BB1" w14:textId="77777777" w:rsidR="003A0F73" w:rsidRDefault="003A0F73" w:rsidP="003A0F73">
      <w:pPr>
        <w:ind w:firstLine="708"/>
        <w:jc w:val="center"/>
        <w:rPr>
          <w:b/>
          <w:sz w:val="28"/>
          <w:szCs w:val="28"/>
          <w:lang w:val="uk-UA"/>
        </w:rPr>
      </w:pPr>
    </w:p>
    <w:p w14:paraId="07DF3196" w14:textId="5762D351" w:rsidR="00EB3456" w:rsidRDefault="00EB3456" w:rsidP="003A0F73">
      <w:pPr>
        <w:ind w:firstLine="708"/>
        <w:jc w:val="center"/>
        <w:rPr>
          <w:b/>
          <w:sz w:val="28"/>
          <w:szCs w:val="28"/>
          <w:lang w:val="uk-UA"/>
        </w:rPr>
      </w:pPr>
    </w:p>
    <w:p w14:paraId="0551A05F" w14:textId="27821D1A" w:rsidR="001971A0" w:rsidRDefault="001971A0" w:rsidP="003A0F73">
      <w:pPr>
        <w:ind w:firstLine="708"/>
        <w:jc w:val="center"/>
        <w:rPr>
          <w:b/>
          <w:sz w:val="28"/>
          <w:szCs w:val="28"/>
          <w:lang w:val="uk-UA"/>
        </w:rPr>
      </w:pPr>
    </w:p>
    <w:p w14:paraId="45A337F3" w14:textId="21A64663" w:rsidR="001971A0" w:rsidRDefault="001971A0" w:rsidP="003A0F73">
      <w:pPr>
        <w:ind w:firstLine="708"/>
        <w:jc w:val="center"/>
        <w:rPr>
          <w:b/>
          <w:sz w:val="28"/>
          <w:szCs w:val="28"/>
          <w:lang w:val="uk-UA"/>
        </w:rPr>
      </w:pPr>
    </w:p>
    <w:p w14:paraId="02E70708" w14:textId="77777777" w:rsidR="001971A0" w:rsidRDefault="001971A0" w:rsidP="003A0F73">
      <w:pPr>
        <w:ind w:firstLine="708"/>
        <w:jc w:val="center"/>
        <w:rPr>
          <w:b/>
          <w:sz w:val="28"/>
          <w:szCs w:val="28"/>
          <w:lang w:val="uk-UA"/>
        </w:rPr>
      </w:pPr>
    </w:p>
    <w:p w14:paraId="03309E93" w14:textId="77777777" w:rsidR="00EC1F8B" w:rsidRDefault="00EC1F8B" w:rsidP="00EC1F8B">
      <w:pPr>
        <w:ind w:right="-98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Керуючий справами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Віталій ВОВКІВ</w:t>
      </w:r>
    </w:p>
    <w:sectPr w:rsidR="00EC1F8B" w:rsidSect="00E371F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B56895"/>
    <w:multiLevelType w:val="hybridMultilevel"/>
    <w:tmpl w:val="EBA497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EB3456"/>
    <w:rsid w:val="000E37B9"/>
    <w:rsid w:val="001971A0"/>
    <w:rsid w:val="001C5E8E"/>
    <w:rsid w:val="00230E61"/>
    <w:rsid w:val="002B7AA5"/>
    <w:rsid w:val="002F79B7"/>
    <w:rsid w:val="003A0F73"/>
    <w:rsid w:val="005C5265"/>
    <w:rsid w:val="006D78F4"/>
    <w:rsid w:val="006F6064"/>
    <w:rsid w:val="00715782"/>
    <w:rsid w:val="00883768"/>
    <w:rsid w:val="008842D5"/>
    <w:rsid w:val="008C738F"/>
    <w:rsid w:val="00986B56"/>
    <w:rsid w:val="00A9160C"/>
    <w:rsid w:val="00B24466"/>
    <w:rsid w:val="00C6303C"/>
    <w:rsid w:val="00DE6662"/>
    <w:rsid w:val="00E2008D"/>
    <w:rsid w:val="00E371F6"/>
    <w:rsid w:val="00E61635"/>
    <w:rsid w:val="00E62C50"/>
    <w:rsid w:val="00EB3456"/>
    <w:rsid w:val="00EC1F8B"/>
    <w:rsid w:val="00F44A88"/>
    <w:rsid w:val="00F5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A6910"/>
  <w15:docId w15:val="{98DA550E-9F0E-4FAD-9250-BF26F00A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F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A0F73"/>
    <w:pPr>
      <w:keepNext/>
      <w:jc w:val="right"/>
      <w:outlineLvl w:val="0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0F7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3A0F73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A0F73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230E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71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4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2;&#1080;&#1093;&#1072;&#1081;&#1083;&#1086;\&#1056;&#1072;&#1073;&#1086;&#1095;&#1080;&#1081;%20&#1089;&#1090;&#1086;&#1083;\&#1064;&#1072;&#1073;&#1083;&#1086;&#1085;&#1080;%20&#1076;&#1086;&#1082;&#1091;&#1084;&#1077;&#1085;&#1090;&#1110;&#1074;\&#1064;&#1072;&#1073;&#1083;&#1086;&#1085;%20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2016</Template>
  <TotalTime>18</TotalTime>
  <Pages>1</Pages>
  <Words>448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Reanimator Extreme Edition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SCHOOL_9</dc:creator>
  <cp:keywords/>
  <dc:description/>
  <cp:lastModifiedBy>Користувач</cp:lastModifiedBy>
  <cp:revision>13</cp:revision>
  <cp:lastPrinted>2025-09-09T14:05:00Z</cp:lastPrinted>
  <dcterms:created xsi:type="dcterms:W3CDTF">2016-08-15T11:57:00Z</dcterms:created>
  <dcterms:modified xsi:type="dcterms:W3CDTF">2025-09-17T12:54:00Z</dcterms:modified>
</cp:coreProperties>
</file>